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>(  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>(  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2305D">
        <w:rPr>
          <w:rFonts w:cs="Arial"/>
          <w:b/>
          <w:caps/>
          <w:sz w:val="28"/>
          <w:szCs w:val="28"/>
        </w:rPr>
        <w:t>122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027AB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1027AB">
              <w:rPr>
                <w:rFonts w:cs="Arial"/>
                <w:sz w:val="20"/>
                <w:szCs w:val="20"/>
              </w:rPr>
              <w:t>Moção Congratulatória à Guarda Civil Municipal de Jacareí, especialmente aos Guardas Civis James, Pontes e Fontes pela brilhante forma de execução de seus trabalhos.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C23114" w:rsidRDefault="003F749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de </w:t>
      </w:r>
      <w:r w:rsidR="001027AB" w:rsidRPr="001027AB">
        <w:rPr>
          <w:rFonts w:cs="Arial"/>
        </w:rPr>
        <w:t>Moção Congratulatória à Guarda Civil Municipal de Jacareí, especialmente aos Guardas Civis James, Pontes e Fontes pela brilhante forma de execução de seus trabalhos.</w:t>
      </w:r>
    </w:p>
    <w:p w:rsidR="001027AB" w:rsidRPr="001027AB" w:rsidRDefault="001027AB" w:rsidP="001027A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Nas pessoas</w:t>
      </w:r>
      <w:bookmarkStart w:id="0" w:name="_GoBack"/>
      <w:bookmarkEnd w:id="0"/>
      <w:r w:rsidRPr="001027AB">
        <w:rPr>
          <w:rFonts w:cs="Arial"/>
        </w:rPr>
        <w:t xml:space="preserve"> dos Guardas Civis Municipais acima citados e do Secretário Municipal, vimos agradecer a toda </w:t>
      </w:r>
      <w:r>
        <w:rPr>
          <w:rFonts w:cs="Arial"/>
        </w:rPr>
        <w:t xml:space="preserve">a </w:t>
      </w:r>
      <w:r w:rsidRPr="001027AB">
        <w:rPr>
          <w:rFonts w:cs="Arial"/>
        </w:rPr>
        <w:t>corporação da Guarda Civil Municipal pelo fato de terem acolhido nossa sugestão de realizar rondas e zelar pela segurança dos ciclistas, em especial nas estradas rurais da cidade.</w:t>
      </w:r>
    </w:p>
    <w:p w:rsidR="001027AB" w:rsidRPr="001027AB" w:rsidRDefault="001027AB" w:rsidP="001027A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027AB">
        <w:rPr>
          <w:rFonts w:cs="Arial"/>
        </w:rPr>
        <w:t xml:space="preserve">Na data de 7 de maio de 2021, </w:t>
      </w:r>
      <w:r>
        <w:rPr>
          <w:rFonts w:cs="Arial"/>
        </w:rPr>
        <w:t>encontramos</w:t>
      </w:r>
      <w:r w:rsidRPr="001027AB">
        <w:rPr>
          <w:rFonts w:cs="Arial"/>
        </w:rPr>
        <w:t xml:space="preserve"> com os referidos Guardas Civis Municipais que estavam de forma brilhante executando seus trabalhos, e obviamente trazendo conforto aos atletas e centenas de famílias apaixonadas pelo “mountain bike”.</w:t>
      </w:r>
    </w:p>
    <w:p w:rsidR="001027AB" w:rsidRDefault="001027AB" w:rsidP="001027A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027AB">
        <w:rPr>
          <w:rFonts w:cs="Arial"/>
        </w:rPr>
        <w:t>Neste singelo ato</w:t>
      </w:r>
      <w:r>
        <w:rPr>
          <w:rFonts w:cs="Arial"/>
        </w:rPr>
        <w:t>,</w:t>
      </w:r>
      <w:r w:rsidRPr="001027AB">
        <w:rPr>
          <w:rFonts w:cs="Arial"/>
        </w:rPr>
        <w:t xml:space="preserve"> registramos nossa gratidão pelos relevantes serviços prestados em nosso município. Por isso, enaltecemos os mencionados Guardas Civis Municipais, conhecedores do exemplar trabalho realizado e registramos nossos sinceros cumprimentos.</w:t>
      </w:r>
    </w:p>
    <w:p w:rsidR="003A77BE" w:rsidRDefault="002213FA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1027AB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F57F87">
        <w:rPr>
          <w:rFonts w:cs="Arial"/>
        </w:rPr>
        <w:t xml:space="preserve"> </w:t>
      </w:r>
      <w:r w:rsidR="001027AB">
        <w:rPr>
          <w:rFonts w:cs="Arial"/>
        </w:rPr>
        <w:t>19 de maio de 2021.</w:t>
      </w:r>
    </w:p>
    <w:p w:rsidR="001027AB" w:rsidRDefault="001027A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027AB" w:rsidRDefault="001027A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1027AB" w:rsidRPr="005D429C" w:rsidRDefault="001027AB" w:rsidP="005D42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HERNANI BARRETO</w:t>
      </w:r>
    </w:p>
    <w:p w:rsidR="001027AB" w:rsidRPr="005D429C" w:rsidRDefault="001027AB" w:rsidP="005D429C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REPUBLICANOS</w:t>
      </w:r>
    </w:p>
    <w:sectPr w:rsidR="001027AB" w:rsidRPr="005D429C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8AF" w:rsidRDefault="004A78AF">
      <w:r>
        <w:separator/>
      </w:r>
    </w:p>
  </w:endnote>
  <w:endnote w:type="continuationSeparator" w:id="0">
    <w:p w:rsidR="004A78AF" w:rsidRDefault="004A7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8AF" w:rsidRDefault="004A78AF">
      <w:r>
        <w:separator/>
      </w:r>
    </w:p>
  </w:footnote>
  <w:footnote w:type="continuationSeparator" w:id="0">
    <w:p w:rsidR="004A78AF" w:rsidRDefault="004A7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027A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1027AB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45D8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45D8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A745A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A745A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27AB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30859"/>
    <w:rsid w:val="00253C82"/>
    <w:rsid w:val="00266838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A78AF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2305D"/>
    <w:rsid w:val="00B53894"/>
    <w:rsid w:val="00B57E0F"/>
    <w:rsid w:val="00B75CEF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A759E"/>
    <w:rsid w:val="00CB2BAB"/>
    <w:rsid w:val="00CB7C74"/>
    <w:rsid w:val="00CF31DE"/>
    <w:rsid w:val="00D14EB1"/>
    <w:rsid w:val="00D16CA1"/>
    <w:rsid w:val="00D2072E"/>
    <w:rsid w:val="00D233C7"/>
    <w:rsid w:val="00D27936"/>
    <w:rsid w:val="00D33D87"/>
    <w:rsid w:val="00D45D84"/>
    <w:rsid w:val="00D507D5"/>
    <w:rsid w:val="00D5430F"/>
    <w:rsid w:val="00D54F11"/>
    <w:rsid w:val="00D564F1"/>
    <w:rsid w:val="00D70009"/>
    <w:rsid w:val="00D8365B"/>
    <w:rsid w:val="00DB23E5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8525E-1839-415F-9502-168ECD5E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242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2019-12-02T18:32:00Z</cp:lastPrinted>
  <dcterms:created xsi:type="dcterms:W3CDTF">2021-05-17T15:51:00Z</dcterms:created>
  <dcterms:modified xsi:type="dcterms:W3CDTF">2021-05-17T15:51:00Z</dcterms:modified>
</cp:coreProperties>
</file>